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669B" w14:textId="1878CCE6" w:rsidR="00BA00AB" w:rsidRDefault="00B434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GRIFFON</w:t>
      </w:r>
      <w:r>
        <w:rPr>
          <w:rFonts w:cs="Times New Roman"/>
          <w:szCs w:val="24"/>
        </w:rPr>
        <w:t xml:space="preserve">      (d.ca.1445)</w:t>
      </w:r>
    </w:p>
    <w:p w14:paraId="13DE60ED" w14:textId="77777777" w:rsidR="00B43482" w:rsidRDefault="00B43482" w:rsidP="009139A6">
      <w:pPr>
        <w:pStyle w:val="NoSpacing"/>
        <w:rPr>
          <w:rFonts w:cs="Times New Roman"/>
          <w:szCs w:val="24"/>
        </w:rPr>
      </w:pPr>
    </w:p>
    <w:p w14:paraId="0DAE4D05" w14:textId="77777777" w:rsidR="00B43482" w:rsidRDefault="00B43482" w:rsidP="009139A6">
      <w:pPr>
        <w:pStyle w:val="NoSpacing"/>
        <w:rPr>
          <w:rFonts w:cs="Times New Roman"/>
          <w:szCs w:val="24"/>
        </w:rPr>
      </w:pPr>
    </w:p>
    <w:p w14:paraId="50E526B5" w14:textId="2471A614" w:rsidR="00B43482" w:rsidRDefault="00B434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Jan.1445</w:t>
      </w:r>
      <w:r>
        <w:rPr>
          <w:rFonts w:cs="Times New Roman"/>
          <w:szCs w:val="24"/>
        </w:rPr>
        <w:tab/>
        <w:t>Writ of diem clausit extremum to the Escheator of Northamptonshire and</w:t>
      </w:r>
    </w:p>
    <w:p w14:paraId="27119CA8" w14:textId="1BB64384" w:rsidR="00B43482" w:rsidRDefault="00B434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Rutland.    (C.F.R. 1437-45 p.300)</w:t>
      </w:r>
    </w:p>
    <w:p w14:paraId="183BE66F" w14:textId="77777777" w:rsidR="00B43482" w:rsidRDefault="00B43482" w:rsidP="009139A6">
      <w:pPr>
        <w:pStyle w:val="NoSpacing"/>
        <w:rPr>
          <w:rFonts w:cs="Times New Roman"/>
          <w:szCs w:val="24"/>
        </w:rPr>
      </w:pPr>
    </w:p>
    <w:p w14:paraId="2D4EF2B8" w14:textId="77777777" w:rsidR="00B43482" w:rsidRDefault="00B43482" w:rsidP="009139A6">
      <w:pPr>
        <w:pStyle w:val="NoSpacing"/>
        <w:rPr>
          <w:rFonts w:cs="Times New Roman"/>
          <w:szCs w:val="24"/>
        </w:rPr>
      </w:pPr>
    </w:p>
    <w:p w14:paraId="5F344F65" w14:textId="741E49B1" w:rsidR="00B43482" w:rsidRPr="00B43482" w:rsidRDefault="00B434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sectPr w:rsidR="00B43482" w:rsidRPr="00B434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2F35E" w14:textId="77777777" w:rsidR="00B43482" w:rsidRDefault="00B43482" w:rsidP="009139A6">
      <w:r>
        <w:separator/>
      </w:r>
    </w:p>
  </w:endnote>
  <w:endnote w:type="continuationSeparator" w:id="0">
    <w:p w14:paraId="435EB3C3" w14:textId="77777777" w:rsidR="00B43482" w:rsidRDefault="00B434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08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A7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82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D1D34" w14:textId="77777777" w:rsidR="00B43482" w:rsidRDefault="00B43482" w:rsidP="009139A6">
      <w:r>
        <w:separator/>
      </w:r>
    </w:p>
  </w:footnote>
  <w:footnote w:type="continuationSeparator" w:id="0">
    <w:p w14:paraId="22AD1DEE" w14:textId="77777777" w:rsidR="00B43482" w:rsidRDefault="00B434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0F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36C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8B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48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348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F0C88"/>
  <w15:chartTrackingRefBased/>
  <w15:docId w15:val="{B32800EF-066F-4659-A762-8A2F22AC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2023-10-20T20:25:00Z</dcterms:created>
  <dcterms:modified xsi:type="dcterms:W3CDTF">2023-10-20T20:27:00Z</dcterms:modified>
</cp:coreProperties>
</file>